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1132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F6481" w:rsidRPr="00CF6481" w:rsidTr="0053310C">
        <w:trPr>
          <w:trHeight w:val="940"/>
        </w:trPr>
        <w:tc>
          <w:tcPr>
            <w:tcW w:w="2655" w:type="dxa"/>
            <w:gridSpan w:val="2"/>
          </w:tcPr>
          <w:p w:rsidR="00CF6481" w:rsidRPr="00FA1B9F" w:rsidRDefault="00982F65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bookmarkStart w:id="0" w:name="_GoBack"/>
            <w:bookmarkEnd w:id="0"/>
            <w:r w:rsidRPr="00501494">
              <w:rPr>
                <w:rFonts w:ascii="Calibri" w:hAnsi="Calibri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52333FB" wp14:editId="728DEE83">
                  <wp:simplePos x="0" y="0"/>
                  <wp:positionH relativeFrom="column">
                    <wp:posOffset>-43555</wp:posOffset>
                  </wp:positionH>
                  <wp:positionV relativeFrom="paragraph">
                    <wp:posOffset>85839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9"/>
            <w:vAlign w:val="center"/>
          </w:tcPr>
          <w:p w:rsidR="00CF6481" w:rsidRPr="00FA1B9F" w:rsidRDefault="00982F65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</w:t>
            </w:r>
            <w:r w:rsidR="00C61220">
              <w:rPr>
                <w:rFonts w:cs="Arial"/>
                <w:b/>
                <w:sz w:val="24"/>
                <w:szCs w:val="24"/>
                <w:lang w:val="ru-RU"/>
              </w:rPr>
              <w:t xml:space="preserve">О ИЗВРШЕНОЈ </w:t>
            </w:r>
            <w:r w:rsidR="00CF6481" w:rsidRPr="00FA1B9F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AF509C">
            <w:pPr>
              <w:spacing w:after="0" w:line="240" w:lineRule="auto"/>
              <w:rPr>
                <w:sz w:val="20"/>
                <w:szCs w:val="20"/>
              </w:rPr>
            </w:pPr>
          </w:p>
          <w:p w:rsidR="000D1B5E" w:rsidRPr="006540F5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proofErr w:type="spellStart"/>
            <w:r w:rsidRPr="006540F5">
              <w:rPr>
                <w:sz w:val="20"/>
                <w:szCs w:val="20"/>
              </w:rPr>
              <w:t>Број</w:t>
            </w:r>
            <w:proofErr w:type="spellEnd"/>
            <w:r w:rsidRPr="006540F5">
              <w:rPr>
                <w:sz w:val="20"/>
                <w:szCs w:val="20"/>
              </w:rPr>
              <w:t xml:space="preserve"> </w:t>
            </w:r>
            <w:r w:rsidR="00820F9D" w:rsidRPr="006540F5">
              <w:rPr>
                <w:sz w:val="20"/>
                <w:szCs w:val="20"/>
                <w:lang w:val="sr-Cyrl-RS"/>
              </w:rPr>
              <w:t>записника</w:t>
            </w:r>
            <w:r w:rsidR="00820F9D" w:rsidRPr="006540F5">
              <w:rPr>
                <w:sz w:val="20"/>
                <w:szCs w:val="20"/>
                <w:lang w:val="sr-Latn-RS"/>
              </w:rPr>
              <w:t>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53208" w:rsidRDefault="00E53208" w:rsidP="00820F9D">
            <w:pPr>
              <w:spacing w:after="0"/>
              <w:rPr>
                <w:sz w:val="20"/>
                <w:szCs w:val="20"/>
                <w:lang w:val="ru-RU"/>
              </w:rPr>
            </w:pPr>
          </w:p>
          <w:p w:rsidR="000D1B5E" w:rsidRPr="00947C76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proofErr w:type="spellStart"/>
            <w:r w:rsidRPr="00DA2091">
              <w:rPr>
                <w:sz w:val="20"/>
                <w:szCs w:val="20"/>
                <w:lang w:val="ru-RU"/>
              </w:rPr>
              <w:t>Датум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извршења</w:t>
            </w:r>
            <w:proofErr w:type="spellEnd"/>
            <w:r w:rsidR="00EB4267" w:rsidRPr="00DA2091">
              <w:rPr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B4267" w:rsidRPr="00DA2091">
              <w:rPr>
                <w:sz w:val="20"/>
                <w:szCs w:val="20"/>
                <w:lang w:val="sr-Latn-RS"/>
              </w:rPr>
              <w:t>услуге</w:t>
            </w:r>
            <w:proofErr w:type="spellEnd"/>
            <w:r w:rsidRPr="00947C76">
              <w:rPr>
                <w:sz w:val="20"/>
                <w:szCs w:val="20"/>
                <w:lang w:val="ru-RU"/>
              </w:rPr>
              <w:t>:</w:t>
            </w:r>
            <w:r w:rsidR="009C0660" w:rsidRPr="00947C76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947C76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947C76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A5561D" w:rsidTr="00947C76">
        <w:trPr>
          <w:trHeight w:val="42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C123D" w:rsidRPr="0053310C" w:rsidRDefault="00DC123D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53CE" w:rsidRDefault="004E53CE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</w:p>
          <w:p w:rsidR="000D1B5E" w:rsidRPr="004D799A" w:rsidRDefault="004D799A" w:rsidP="00E45A1A">
            <w:pPr>
              <w:spacing w:after="0" w:line="240" w:lineRule="auto"/>
              <w:jc w:val="center"/>
              <w:rPr>
                <w:rFonts w:cs="Arial"/>
                <w:color w:val="00B050"/>
                <w:sz w:val="20"/>
                <w:szCs w:val="20"/>
                <w:lang w:val="sr-Cyrl-RS"/>
              </w:rPr>
            </w:pPr>
            <w:r w:rsidRPr="004E53CE">
              <w:rPr>
                <w:rFonts w:cs="Arial"/>
                <w:sz w:val="20"/>
                <w:szCs w:val="20"/>
                <w:lang w:val="sr-Cyrl-RS"/>
              </w:rPr>
              <w:t xml:space="preserve">НИС </w:t>
            </w:r>
            <w:proofErr w:type="spellStart"/>
            <w:r w:rsidRPr="004E53CE">
              <w:rPr>
                <w:rFonts w:cs="Arial"/>
                <w:sz w:val="20"/>
                <w:szCs w:val="20"/>
                <w:lang w:val="sr-Cyrl-RS"/>
              </w:rPr>
              <w:t>а.д</w:t>
            </w:r>
            <w:proofErr w:type="spellEnd"/>
            <w:r w:rsidRPr="004E53CE">
              <w:rPr>
                <w:rFonts w:cs="Arial"/>
                <w:sz w:val="20"/>
                <w:szCs w:val="20"/>
                <w:lang w:val="sr-Cyrl-RS"/>
              </w:rPr>
              <w:t>. Нови Сад</w:t>
            </w:r>
          </w:p>
        </w:tc>
      </w:tr>
      <w:tr w:rsidR="0053310C" w:rsidRPr="004E53CE" w:rsidTr="00947C76"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Назив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правног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4D799A" w:rsidRDefault="000D1B5E" w:rsidP="00844533">
            <w:pPr>
              <w:spacing w:after="0"/>
              <w:jc w:val="center"/>
              <w:rPr>
                <w:rFonts w:cs="Arial"/>
                <w:strike/>
                <w:sz w:val="16"/>
                <w:szCs w:val="16"/>
                <w:lang w:val="sr-Latn-RS"/>
              </w:rPr>
            </w:pPr>
          </w:p>
        </w:tc>
      </w:tr>
      <w:tr w:rsidR="0053310C" w:rsidRPr="004E53CE" w:rsidTr="00947C76">
        <w:trPr>
          <w:trHeight w:val="371"/>
        </w:trPr>
        <w:tc>
          <w:tcPr>
            <w:tcW w:w="450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53310C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53310C" w:rsidRDefault="00BF18BA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</w:tr>
      <w:tr w:rsidR="0053310C" w:rsidRPr="00947C76" w:rsidTr="00947C76">
        <w:tc>
          <w:tcPr>
            <w:tcW w:w="4503" w:type="dxa"/>
            <w:gridSpan w:val="5"/>
            <w:tcBorders>
              <w:top w:val="single" w:sz="4" w:space="0" w:color="auto"/>
            </w:tcBorders>
          </w:tcPr>
          <w:p w:rsidR="000D1B5E" w:rsidRPr="00947C76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Уговора: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947C76" w:rsidRDefault="000D1B5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A5561D" w:rsidTr="00947C76">
        <w:tc>
          <w:tcPr>
            <w:tcW w:w="4503" w:type="dxa"/>
            <w:gridSpan w:val="5"/>
          </w:tcPr>
          <w:p w:rsidR="00E53208" w:rsidRPr="00CB604C" w:rsidRDefault="00E53208" w:rsidP="00580FAD">
            <w:pPr>
              <w:spacing w:before="60" w:after="60" w:line="240" w:lineRule="auto"/>
              <w:rPr>
                <w:rFonts w:cs="Arial"/>
                <w:sz w:val="18"/>
                <w:szCs w:val="18"/>
                <w:lang w:val="sr-Cyrl-RS"/>
              </w:rPr>
            </w:pPr>
            <w:r w:rsidRPr="00CB604C">
              <w:rPr>
                <w:rFonts w:cs="Arial"/>
                <w:sz w:val="18"/>
                <w:szCs w:val="18"/>
                <w:lang w:val="sr-Cyrl-RS"/>
              </w:rPr>
              <w:t xml:space="preserve">Број листе уноса из </w:t>
            </w:r>
            <w:r w:rsidRPr="00CB604C">
              <w:rPr>
                <w:rFonts w:cs="Arial"/>
                <w:sz w:val="18"/>
                <w:szCs w:val="18"/>
                <w:lang w:val="sr-Latn-RS"/>
              </w:rPr>
              <w:t>SAP</w:t>
            </w:r>
            <w:r w:rsidR="00580FAD" w:rsidRPr="00CB604C">
              <w:rPr>
                <w:rFonts w:cs="Arial"/>
                <w:sz w:val="18"/>
                <w:szCs w:val="18"/>
                <w:lang w:val="sr-Cyrl-RS"/>
              </w:rPr>
              <w:t>–</w:t>
            </w:r>
            <w:r w:rsidR="00580FAD" w:rsidRPr="00CB604C">
              <w:rPr>
                <w:rFonts w:cs="Arial"/>
                <w:i/>
                <w:sz w:val="18"/>
                <w:szCs w:val="18"/>
                <w:lang w:val="sr-Cyrl-RS"/>
              </w:rPr>
              <w:t>обавезан унос</w:t>
            </w:r>
            <w:r w:rsidRPr="00CB604C">
              <w:rPr>
                <w:rFonts w:cs="Arial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947C76" w:rsidRDefault="00821ECB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</w:p>
        </w:tc>
      </w:tr>
      <w:tr w:rsidR="0053310C" w:rsidRPr="00A5561D" w:rsidTr="00947C76">
        <w:trPr>
          <w:trHeight w:val="334"/>
        </w:trPr>
        <w:tc>
          <w:tcPr>
            <w:tcW w:w="4503" w:type="dxa"/>
            <w:gridSpan w:val="5"/>
          </w:tcPr>
          <w:p w:rsidR="00BF18BA" w:rsidRPr="00CB604C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CB604C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B604C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</w:t>
            </w:r>
            <w:r w:rsidR="00777198" w:rsidRPr="00CB604C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CB604C">
              <w:rPr>
                <w:rFonts w:cs="Arial"/>
                <w:sz w:val="18"/>
                <w:szCs w:val="18"/>
                <w:lang w:val="ru-RU"/>
              </w:rPr>
              <w:t>–</w:t>
            </w:r>
            <w:proofErr w:type="spellStart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>опциони</w:t>
            </w:r>
            <w:proofErr w:type="spellEnd"/>
            <w:r w:rsidR="00D13D95" w:rsidRPr="00CB604C">
              <w:rPr>
                <w:rFonts w:cs="Arial"/>
                <w:i/>
                <w:sz w:val="18"/>
                <w:szCs w:val="18"/>
                <w:lang w:val="ru-RU"/>
              </w:rPr>
              <w:t xml:space="preserve"> унос</w:t>
            </w:r>
            <w:r w:rsidRPr="00CB604C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A5561D" w:rsidTr="00947C76">
        <w:tc>
          <w:tcPr>
            <w:tcW w:w="4503" w:type="dxa"/>
            <w:gridSpan w:val="5"/>
          </w:tcPr>
          <w:p w:rsidR="00BF18BA" w:rsidRPr="00947C76" w:rsidRDefault="00BF18BA" w:rsidP="00CB604C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947C76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>ПСП</w:t>
            </w:r>
            <w:r w:rsidR="00CB604C">
              <w:rPr>
                <w:rFonts w:cs="Arial"/>
                <w:sz w:val="18"/>
                <w:szCs w:val="18"/>
                <w:lang w:val="sr-Latn-RS"/>
              </w:rPr>
              <w:t>/</w:t>
            </w:r>
            <w:r w:rsidR="00CB604C">
              <w:rPr>
                <w:rFonts w:cs="Arial"/>
                <w:sz w:val="18"/>
                <w:szCs w:val="18"/>
                <w:lang w:val="sr-Cyrl-RS"/>
              </w:rPr>
              <w:t xml:space="preserve"> </w:t>
            </w:r>
            <w:r w:rsidR="00871454" w:rsidRPr="00947C76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="00871454" w:rsidRPr="004E53CE">
              <w:rPr>
                <w:rFonts w:cs="Arial"/>
                <w:sz w:val="18"/>
                <w:szCs w:val="18"/>
                <w:lang w:val="ru-RU"/>
              </w:rPr>
              <w:t>трошка</w:t>
            </w:r>
            <w:proofErr w:type="spellEnd"/>
            <w:r w:rsidR="004D799A" w:rsidRPr="004E53CE">
              <w:rPr>
                <w:rFonts w:cs="Arial"/>
                <w:sz w:val="18"/>
                <w:szCs w:val="18"/>
                <w:lang w:val="ru-RU"/>
              </w:rPr>
              <w:t>/Налог</w:t>
            </w:r>
            <w:r w:rsidR="00871454" w:rsidRPr="004E53CE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947C76" w:rsidRDefault="00BF18BA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</w:p>
        </w:tc>
      </w:tr>
      <w:tr w:rsidR="0053310C" w:rsidRPr="00947C76" w:rsidTr="00820F9D">
        <w:trPr>
          <w:trHeight w:val="401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947C76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947C76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947C76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B604C" w:rsidRPr="00947C76" w:rsidTr="00212154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947C76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B604C" w:rsidRPr="00E53208" w:rsidRDefault="00CB604C" w:rsidP="00820F9D">
            <w:pPr>
              <w:spacing w:after="0" w:line="240" w:lineRule="auto"/>
              <w:jc w:val="center"/>
              <w:rPr>
                <w:rFonts w:cs="Arial"/>
                <w:strike/>
                <w:sz w:val="18"/>
                <w:szCs w:val="18"/>
                <w:lang w:val="ru-RU"/>
              </w:rPr>
            </w:pP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Јед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 w:rsidRPr="00947C76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количина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B604C" w:rsidRPr="006540F5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6540F5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инична</w:t>
            </w:r>
            <w:proofErr w:type="spellEnd"/>
            <w:r w:rsidRPr="006540F5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CB604C" w:rsidRPr="006540F5" w:rsidRDefault="00CB604C" w:rsidP="006540F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6540F5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B604C" w:rsidRPr="00947C76" w:rsidRDefault="00CB604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947C76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  <w:r w:rsidRPr="006540F5">
              <w:rPr>
                <w:rFonts w:cs="Arial"/>
                <w:sz w:val="18"/>
                <w:szCs w:val="18"/>
                <w:lang w:val="sr-Cyrl-RS"/>
              </w:rPr>
              <w:t>(валута)</w:t>
            </w:r>
          </w:p>
        </w:tc>
      </w:tr>
      <w:tr w:rsidR="00CB604C" w:rsidRPr="00947C76" w:rsidTr="009F14E7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1C38C9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CF625D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Pasussalistom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FC0830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pStyle w:val="Pasussalistom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B604C" w:rsidRPr="00947C76" w:rsidTr="00E25505">
        <w:trPr>
          <w:trHeight w:val="396"/>
        </w:trPr>
        <w:tc>
          <w:tcPr>
            <w:tcW w:w="675" w:type="dxa"/>
          </w:tcPr>
          <w:p w:rsidR="00CB604C" w:rsidRPr="0053310C" w:rsidRDefault="00CB604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B604C" w:rsidRPr="0053310C" w:rsidRDefault="00CB604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B604C" w:rsidRPr="0053310C" w:rsidRDefault="00CB604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CB604C" w:rsidRPr="00947C76" w:rsidRDefault="00CB604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B604C" w:rsidRPr="00947C76" w:rsidRDefault="00CB604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B604C" w:rsidRPr="00947C76" w:rsidRDefault="00CB604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947C76" w:rsidTr="0053310C">
        <w:trPr>
          <w:trHeight w:val="396"/>
        </w:trPr>
        <w:tc>
          <w:tcPr>
            <w:tcW w:w="8188" w:type="dxa"/>
            <w:gridSpan w:val="10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947C76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947C76" w:rsidRDefault="00871454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</w:p>
        </w:tc>
      </w:tr>
      <w:tr w:rsidR="0053310C" w:rsidRPr="00CB604C" w:rsidTr="00820F9D">
        <w:trPr>
          <w:trHeight w:val="243"/>
        </w:trPr>
        <w:tc>
          <w:tcPr>
            <w:tcW w:w="1017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E53208" w:rsidRDefault="009374DE" w:rsidP="00820F9D">
            <w:pPr>
              <w:spacing w:after="0" w:line="240" w:lineRule="auto"/>
              <w:rPr>
                <w:rFonts w:cs="Arial"/>
                <w:strike/>
                <w:sz w:val="14"/>
                <w:szCs w:val="14"/>
                <w:highlight w:val="yellow"/>
                <w:lang w:val="sr-Latn-RS"/>
              </w:rPr>
            </w:pPr>
          </w:p>
        </w:tc>
      </w:tr>
      <w:tr w:rsidR="0053310C" w:rsidRPr="00A5561D" w:rsidTr="00C861A1">
        <w:trPr>
          <w:trHeight w:val="396"/>
        </w:trPr>
        <w:tc>
          <w:tcPr>
            <w:tcW w:w="1017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53310C">
            <w:pPr>
              <w:spacing w:after="0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Да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је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услуга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извршена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сагласно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 xml:space="preserve"> уговору </w:t>
            </w:r>
            <w:proofErr w:type="spellStart"/>
            <w:r w:rsidRPr="00947C76">
              <w:rPr>
                <w:rFonts w:cs="Arial"/>
                <w:sz w:val="18"/>
                <w:szCs w:val="18"/>
                <w:lang w:val="ru-RU"/>
              </w:rPr>
              <w:t>потврђују</w:t>
            </w:r>
            <w:proofErr w:type="spellEnd"/>
            <w:r w:rsidRPr="00947C76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</w:tr>
      <w:tr w:rsidR="0053310C" w:rsidRPr="00947C76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  <w:r w:rsidRPr="00947C76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53310C" w:rsidRPr="0053310C" w:rsidTr="0053310C">
        <w:trPr>
          <w:trHeight w:val="396"/>
        </w:trPr>
        <w:tc>
          <w:tcPr>
            <w:tcW w:w="37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  <w:lang w:val="sr-Latn-RS"/>
              </w:rPr>
            </w:pPr>
          </w:p>
        </w:tc>
      </w:tr>
      <w:tr w:rsidR="0053310C" w:rsidRPr="0053310C" w:rsidTr="0053310C">
        <w:trPr>
          <w:trHeight w:val="593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  <w:lang w:val="sr-Latn-RS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презиме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397"/>
        </w:trPr>
        <w:tc>
          <w:tcPr>
            <w:tcW w:w="3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53310C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53310C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53310C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53310C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53310C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</w:tr>
      <w:tr w:rsidR="0053310C" w:rsidRPr="0053310C" w:rsidTr="0053310C">
        <w:trPr>
          <w:trHeight w:val="271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947C76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947C76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="004D799A">
              <w:rPr>
                <w:rFonts w:cs="Arial"/>
                <w:sz w:val="16"/>
                <w:szCs w:val="16"/>
                <w:vertAlign w:val="superscript"/>
                <w:lang w:val="ru-RU"/>
              </w:rPr>
              <w:t>(1</w:t>
            </w:r>
            <w:r w:rsidRPr="00947C76">
              <w:rPr>
                <w:rFonts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53310C" w:rsidTr="0053310C">
        <w:trPr>
          <w:trHeight w:val="417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53310C" w:rsidRPr="00A5561D" w:rsidTr="0053310C">
        <w:trPr>
          <w:trHeight w:val="70"/>
        </w:trPr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EB4267" w:rsidRDefault="009374DE" w:rsidP="00EB4267">
            <w:pPr>
              <w:spacing w:after="120"/>
              <w:rPr>
                <w:rFonts w:cs="Arial"/>
                <w:sz w:val="16"/>
                <w:szCs w:val="16"/>
                <w:lang w:val="ru-RU"/>
              </w:rPr>
            </w:pP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="00EB4267" w:rsidRPr="00DA2091">
              <w:rPr>
                <w:rFonts w:cs="Arial"/>
                <w:sz w:val="16"/>
                <w:szCs w:val="16"/>
                <w:lang w:val="ru-RU"/>
              </w:rPr>
              <w:t xml:space="preserve">, </w:t>
            </w:r>
            <w:proofErr w:type="spellStart"/>
            <w:r w:rsidR="00EB4267" w:rsidRPr="00DA2091">
              <w:rPr>
                <w:rFonts w:cs="Arial"/>
                <w:sz w:val="16"/>
                <w:szCs w:val="16"/>
                <w:lang w:val="ru-RU"/>
              </w:rPr>
              <w:t>датум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DA2091">
              <w:rPr>
                <w:rFonts w:cs="Arial"/>
                <w:sz w:val="16"/>
                <w:szCs w:val="16"/>
                <w:lang w:val="ru-RU"/>
              </w:rPr>
              <w:t>лиценцни</w:t>
            </w:r>
            <w:proofErr w:type="spellEnd"/>
            <w:r w:rsidRPr="00DA2091">
              <w:rPr>
                <w:rFonts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EB4267">
              <w:rPr>
                <w:rFonts w:cs="Arial"/>
                <w:sz w:val="16"/>
                <w:szCs w:val="16"/>
                <w:lang w:val="ru-RU"/>
              </w:rPr>
              <w:t>печат</w:t>
            </w:r>
            <w:proofErr w:type="spellEnd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53310C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E45A1A" w:rsidRPr="004D799A" w:rsidRDefault="00E45A1A" w:rsidP="00E45A1A">
      <w:pPr>
        <w:spacing w:after="0" w:line="240" w:lineRule="auto"/>
        <w:rPr>
          <w:rFonts w:cs="Arial"/>
          <w:strike/>
          <w:color w:val="00B050"/>
          <w:sz w:val="14"/>
          <w:szCs w:val="14"/>
          <w:lang w:val="ru-RU"/>
        </w:rPr>
      </w:pPr>
    </w:p>
    <w:p w:rsidR="00D22F72" w:rsidRPr="004D799A" w:rsidRDefault="004D799A" w:rsidP="00CF6481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(1</w:t>
      </w:r>
      <w:r w:rsidR="00E45A1A" w:rsidRPr="0053310C">
        <w:rPr>
          <w:rFonts w:cs="Arial"/>
          <w:sz w:val="14"/>
          <w:szCs w:val="14"/>
          <w:vertAlign w:val="superscript"/>
          <w:lang w:val="ru-RU"/>
        </w:rPr>
        <w:t>)</w:t>
      </w:r>
      <w:r w:rsidR="00E45A1A" w:rsidRPr="0053310C">
        <w:rPr>
          <w:rFonts w:cs="Arial"/>
          <w:sz w:val="14"/>
          <w:szCs w:val="14"/>
          <w:lang w:val="ru-RU"/>
        </w:rPr>
        <w:t xml:space="preserve">  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потписује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и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печатира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</w:t>
      </w:r>
      <w:proofErr w:type="spellStart"/>
      <w:r w:rsidR="00E45A1A" w:rsidRPr="0053310C">
        <w:rPr>
          <w:rFonts w:cs="Arial"/>
          <w:sz w:val="14"/>
          <w:szCs w:val="14"/>
          <w:lang w:val="ru-RU"/>
        </w:rPr>
        <w:t>Надзорни</w:t>
      </w:r>
      <w:proofErr w:type="spellEnd"/>
      <w:r w:rsidR="00E45A1A" w:rsidRPr="0053310C">
        <w:rPr>
          <w:rFonts w:cs="Arial"/>
          <w:sz w:val="14"/>
          <w:szCs w:val="14"/>
          <w:lang w:val="ru-RU"/>
        </w:rPr>
        <w:t xml:space="preserve"> орган </w:t>
      </w:r>
      <w:proofErr w:type="spellStart"/>
      <w:r w:rsidRPr="004E53CE">
        <w:rPr>
          <w:rFonts w:cs="Arial"/>
          <w:sz w:val="14"/>
          <w:szCs w:val="14"/>
          <w:lang w:val="ru-RU"/>
        </w:rPr>
        <w:t>уколико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је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именован за </w:t>
      </w:r>
      <w:proofErr w:type="spellStart"/>
      <w:r w:rsidRPr="004E53CE">
        <w:rPr>
          <w:rFonts w:cs="Arial"/>
          <w:sz w:val="14"/>
          <w:szCs w:val="14"/>
          <w:lang w:val="ru-RU"/>
        </w:rPr>
        <w:t>вршење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</w:t>
      </w:r>
      <w:proofErr w:type="spellStart"/>
      <w:r w:rsidRPr="004E53CE">
        <w:rPr>
          <w:rFonts w:cs="Arial"/>
          <w:sz w:val="14"/>
          <w:szCs w:val="14"/>
          <w:lang w:val="ru-RU"/>
        </w:rPr>
        <w:t>стручног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надзора </w:t>
      </w:r>
      <w:proofErr w:type="spellStart"/>
      <w:r w:rsidRPr="004E53CE">
        <w:rPr>
          <w:rFonts w:cs="Arial"/>
          <w:sz w:val="14"/>
          <w:szCs w:val="14"/>
          <w:lang w:val="ru-RU"/>
        </w:rPr>
        <w:t>према</w:t>
      </w:r>
      <w:proofErr w:type="spellEnd"/>
      <w:r w:rsidRPr="004E53CE">
        <w:rPr>
          <w:rFonts w:cs="Arial"/>
          <w:sz w:val="14"/>
          <w:szCs w:val="14"/>
          <w:lang w:val="ru-RU"/>
        </w:rPr>
        <w:t xml:space="preserve"> закону</w:t>
      </w:r>
    </w:p>
    <w:sectPr w:rsidR="00D22F72" w:rsidRPr="004D799A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36A" w:rsidRDefault="00E1436A" w:rsidP="00E45A1A">
      <w:pPr>
        <w:spacing w:after="0" w:line="240" w:lineRule="auto"/>
      </w:pPr>
      <w:r>
        <w:separator/>
      </w:r>
    </w:p>
  </w:endnote>
  <w:endnote w:type="continuationSeparator" w:id="0">
    <w:p w:rsidR="00E1436A" w:rsidRDefault="00E1436A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660" w:rsidRDefault="009C0660" w:rsidP="00E377BA">
    <w:pPr>
      <w:pStyle w:val="Podnojestranice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</w:rPr>
      <w:t>SA</w:t>
    </w:r>
    <w:r w:rsidRPr="0097453F">
      <w:rPr>
        <w:sz w:val="20"/>
        <w:szCs w:val="20"/>
        <w:lang w:val="ru-RU"/>
      </w:rPr>
      <w:t>-</w:t>
    </w:r>
    <w:r w:rsidRPr="00D23E22">
      <w:rPr>
        <w:sz w:val="20"/>
        <w:szCs w:val="20"/>
        <w:lang w:val="ru-RU"/>
      </w:rPr>
      <w:t>06</w:t>
    </w:r>
    <w:r w:rsidRPr="0053310C">
      <w:rPr>
        <w:sz w:val="20"/>
        <w:szCs w:val="20"/>
        <w:lang w:val="ru-RU"/>
      </w:rPr>
      <w:t xml:space="preserve">.04.02-006, </w:t>
    </w:r>
    <w:proofErr w:type="spellStart"/>
    <w:r w:rsidRPr="004E53CE">
      <w:rPr>
        <w:sz w:val="20"/>
        <w:szCs w:val="20"/>
        <w:lang w:val="ru-RU"/>
      </w:rPr>
      <w:t>Верзија</w:t>
    </w:r>
    <w:proofErr w:type="spellEnd"/>
    <w:r w:rsidRPr="004E53CE">
      <w:rPr>
        <w:sz w:val="20"/>
        <w:szCs w:val="20"/>
        <w:lang w:val="ru-RU"/>
      </w:rPr>
      <w:t xml:space="preserve"> </w:t>
    </w:r>
    <w:r w:rsidR="004D799A" w:rsidRPr="004E53CE">
      <w:rPr>
        <w:sz w:val="20"/>
        <w:szCs w:val="20"/>
        <w:lang w:val="sr-Cyrl-RS"/>
      </w:rPr>
      <w:t>7</w:t>
    </w:r>
    <w:r w:rsidR="00820F9D" w:rsidRPr="004E53CE">
      <w:rPr>
        <w:sz w:val="20"/>
        <w:szCs w:val="20"/>
      </w:rPr>
      <w:t>.0</w:t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proofErr w:type="spellStart"/>
    <w:r w:rsidRPr="003225D5">
      <w:rPr>
        <w:rFonts w:cs="Arial"/>
        <w:sz w:val="20"/>
        <w:szCs w:val="20"/>
      </w:rPr>
      <w:t>Страна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982F65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</w:t>
    </w:r>
    <w:proofErr w:type="spellStart"/>
    <w:r w:rsidRPr="003225D5">
      <w:rPr>
        <w:rFonts w:cs="Arial"/>
        <w:sz w:val="20"/>
        <w:szCs w:val="20"/>
      </w:rPr>
      <w:t>од</w:t>
    </w:r>
    <w:proofErr w:type="spellEnd"/>
    <w:r w:rsidRPr="003225D5">
      <w:rPr>
        <w:rFonts w:cs="Arial"/>
        <w:sz w:val="20"/>
        <w:szCs w:val="20"/>
      </w:rPr>
      <w:t xml:space="preserve">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982F65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36A" w:rsidRDefault="00E1436A" w:rsidP="00E45A1A">
      <w:pPr>
        <w:spacing w:after="0" w:line="240" w:lineRule="auto"/>
      </w:pPr>
      <w:r>
        <w:separator/>
      </w:r>
    </w:p>
  </w:footnote>
  <w:footnote w:type="continuationSeparator" w:id="0">
    <w:p w:rsidR="00E1436A" w:rsidRDefault="00E1436A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E6"/>
    <w:rsid w:val="00002E84"/>
    <w:rsid w:val="00022547"/>
    <w:rsid w:val="000247DC"/>
    <w:rsid w:val="00030CDE"/>
    <w:rsid w:val="00033628"/>
    <w:rsid w:val="0003619A"/>
    <w:rsid w:val="00041A04"/>
    <w:rsid w:val="00096477"/>
    <w:rsid w:val="000A7E08"/>
    <w:rsid w:val="000D1B5E"/>
    <w:rsid w:val="000D21ED"/>
    <w:rsid w:val="000D53FD"/>
    <w:rsid w:val="000E28DB"/>
    <w:rsid w:val="00101567"/>
    <w:rsid w:val="00112776"/>
    <w:rsid w:val="00115C22"/>
    <w:rsid w:val="00133741"/>
    <w:rsid w:val="001460E6"/>
    <w:rsid w:val="00172F2E"/>
    <w:rsid w:val="00184292"/>
    <w:rsid w:val="00190A61"/>
    <w:rsid w:val="001961D3"/>
    <w:rsid w:val="001A2A74"/>
    <w:rsid w:val="001D17D2"/>
    <w:rsid w:val="0020216F"/>
    <w:rsid w:val="002044AF"/>
    <w:rsid w:val="00214EE5"/>
    <w:rsid w:val="00242A26"/>
    <w:rsid w:val="00273117"/>
    <w:rsid w:val="00297A85"/>
    <w:rsid w:val="002C014E"/>
    <w:rsid w:val="002D2A29"/>
    <w:rsid w:val="003056BB"/>
    <w:rsid w:val="00305A48"/>
    <w:rsid w:val="003144ED"/>
    <w:rsid w:val="00323C32"/>
    <w:rsid w:val="0034596A"/>
    <w:rsid w:val="0034743E"/>
    <w:rsid w:val="0038028D"/>
    <w:rsid w:val="003B008D"/>
    <w:rsid w:val="003E33D7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90E36"/>
    <w:rsid w:val="004A2271"/>
    <w:rsid w:val="004A34BC"/>
    <w:rsid w:val="004B2909"/>
    <w:rsid w:val="004C6DD1"/>
    <w:rsid w:val="004D3F8B"/>
    <w:rsid w:val="004D48EC"/>
    <w:rsid w:val="004D799A"/>
    <w:rsid w:val="004E53CE"/>
    <w:rsid w:val="004E71A7"/>
    <w:rsid w:val="004F7382"/>
    <w:rsid w:val="0050795E"/>
    <w:rsid w:val="005208F0"/>
    <w:rsid w:val="00524804"/>
    <w:rsid w:val="00524D60"/>
    <w:rsid w:val="00525AEC"/>
    <w:rsid w:val="0053310C"/>
    <w:rsid w:val="005358F8"/>
    <w:rsid w:val="005509F2"/>
    <w:rsid w:val="00550D6F"/>
    <w:rsid w:val="00580FAD"/>
    <w:rsid w:val="005829A9"/>
    <w:rsid w:val="00584E87"/>
    <w:rsid w:val="005B79D2"/>
    <w:rsid w:val="005D50E5"/>
    <w:rsid w:val="0062219F"/>
    <w:rsid w:val="00622D9B"/>
    <w:rsid w:val="006540F5"/>
    <w:rsid w:val="00671908"/>
    <w:rsid w:val="0068240B"/>
    <w:rsid w:val="006D0E2A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B73C0"/>
    <w:rsid w:val="007E409D"/>
    <w:rsid w:val="007E4953"/>
    <w:rsid w:val="007F29AA"/>
    <w:rsid w:val="007F653B"/>
    <w:rsid w:val="007F6E69"/>
    <w:rsid w:val="00820F9D"/>
    <w:rsid w:val="00821ECB"/>
    <w:rsid w:val="008279A0"/>
    <w:rsid w:val="0083022B"/>
    <w:rsid w:val="00844533"/>
    <w:rsid w:val="0084700B"/>
    <w:rsid w:val="00863754"/>
    <w:rsid w:val="00871454"/>
    <w:rsid w:val="008817B2"/>
    <w:rsid w:val="008B0809"/>
    <w:rsid w:val="008D6ADE"/>
    <w:rsid w:val="008E244D"/>
    <w:rsid w:val="009103C8"/>
    <w:rsid w:val="00911B41"/>
    <w:rsid w:val="00927753"/>
    <w:rsid w:val="00933801"/>
    <w:rsid w:val="009374DE"/>
    <w:rsid w:val="00937D63"/>
    <w:rsid w:val="00942840"/>
    <w:rsid w:val="00947C76"/>
    <w:rsid w:val="0097525F"/>
    <w:rsid w:val="00982F65"/>
    <w:rsid w:val="00987498"/>
    <w:rsid w:val="00992177"/>
    <w:rsid w:val="009A18C7"/>
    <w:rsid w:val="009B7DFB"/>
    <w:rsid w:val="009C0660"/>
    <w:rsid w:val="009E11DD"/>
    <w:rsid w:val="009F0427"/>
    <w:rsid w:val="009F30EE"/>
    <w:rsid w:val="00A10AF3"/>
    <w:rsid w:val="00A1451B"/>
    <w:rsid w:val="00A166AA"/>
    <w:rsid w:val="00A5561D"/>
    <w:rsid w:val="00AB0477"/>
    <w:rsid w:val="00AB7573"/>
    <w:rsid w:val="00AC52FD"/>
    <w:rsid w:val="00AD558E"/>
    <w:rsid w:val="00AD743D"/>
    <w:rsid w:val="00AE12B8"/>
    <w:rsid w:val="00AF1E20"/>
    <w:rsid w:val="00AF509C"/>
    <w:rsid w:val="00B639DE"/>
    <w:rsid w:val="00B74429"/>
    <w:rsid w:val="00B9267D"/>
    <w:rsid w:val="00B95CFB"/>
    <w:rsid w:val="00BA1CB4"/>
    <w:rsid w:val="00BC645F"/>
    <w:rsid w:val="00BD76B6"/>
    <w:rsid w:val="00BF1201"/>
    <w:rsid w:val="00BF18BA"/>
    <w:rsid w:val="00C06C48"/>
    <w:rsid w:val="00C07792"/>
    <w:rsid w:val="00C10CBE"/>
    <w:rsid w:val="00C40E53"/>
    <w:rsid w:val="00C45B0B"/>
    <w:rsid w:val="00C52689"/>
    <w:rsid w:val="00C52E94"/>
    <w:rsid w:val="00C61220"/>
    <w:rsid w:val="00C64ED5"/>
    <w:rsid w:val="00C67C67"/>
    <w:rsid w:val="00C861A1"/>
    <w:rsid w:val="00C90767"/>
    <w:rsid w:val="00CA6E7C"/>
    <w:rsid w:val="00CB604C"/>
    <w:rsid w:val="00CF6481"/>
    <w:rsid w:val="00D13D95"/>
    <w:rsid w:val="00D22F72"/>
    <w:rsid w:val="00D2339C"/>
    <w:rsid w:val="00D4695A"/>
    <w:rsid w:val="00D50149"/>
    <w:rsid w:val="00D50D18"/>
    <w:rsid w:val="00D9376E"/>
    <w:rsid w:val="00DA2091"/>
    <w:rsid w:val="00DB3225"/>
    <w:rsid w:val="00DB7198"/>
    <w:rsid w:val="00DC05E3"/>
    <w:rsid w:val="00DC0B18"/>
    <w:rsid w:val="00DC123D"/>
    <w:rsid w:val="00DC6E69"/>
    <w:rsid w:val="00DE26E5"/>
    <w:rsid w:val="00E049D7"/>
    <w:rsid w:val="00E05330"/>
    <w:rsid w:val="00E05F13"/>
    <w:rsid w:val="00E1436A"/>
    <w:rsid w:val="00E30941"/>
    <w:rsid w:val="00E377BA"/>
    <w:rsid w:val="00E45A1A"/>
    <w:rsid w:val="00E53208"/>
    <w:rsid w:val="00E87CED"/>
    <w:rsid w:val="00EB2CA8"/>
    <w:rsid w:val="00EB4267"/>
    <w:rsid w:val="00EB6FB4"/>
    <w:rsid w:val="00EB77B2"/>
    <w:rsid w:val="00ED1734"/>
    <w:rsid w:val="00ED6E9C"/>
    <w:rsid w:val="00EF1FE4"/>
    <w:rsid w:val="00F14360"/>
    <w:rsid w:val="00F272D4"/>
    <w:rsid w:val="00F57C3C"/>
    <w:rsid w:val="00F6272B"/>
    <w:rsid w:val="00F85C3D"/>
    <w:rsid w:val="00F90002"/>
    <w:rsid w:val="00FA1B9F"/>
    <w:rsid w:val="00FB45E3"/>
    <w:rsid w:val="00FC6AF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681DF-3244-4095-AA19-2DECAECB9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straniceChar">
    <w:name w:val="Zaglavlje stranice Char"/>
    <w:link w:val="Zaglavljestranice"/>
    <w:uiPriority w:val="99"/>
    <w:rsid w:val="00E45A1A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straniceChar">
    <w:name w:val="Podnožje stranice Char"/>
    <w:link w:val="Podnojestranice"/>
    <w:uiPriority w:val="99"/>
    <w:rsid w:val="00E45A1A"/>
    <w:rPr>
      <w:rFonts w:ascii="Arial" w:eastAsia="Calibri" w:hAnsi="Arial" w:cs="Times New Roman"/>
    </w:rPr>
  </w:style>
  <w:style w:type="table" w:styleId="Koordinatnamreatabele">
    <w:name w:val="Table Grid"/>
    <w:basedOn w:val="Normalnatabela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Pasussalistom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2011-10-202489</_dlc_DocId>
    <_dlc_DocIdUrl xmlns="b3ef1202-6da4-439b-bd9c-0f518e8f8abc">
      <Url>https://nisdms.nis.local/_layouts/15/DocIdRedir.aspx?ID=2011-10-202489</Url>
      <Description>2011-10-202489</Description>
    </_dlc_DocIdUrl>
    <BarCode xmlns="b3ef1202-6da4-439b-bd9c-0f518e8f8abc">30240219120744227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NM_049000/ND-od/001642/2022-07</InternalI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809B-801C-4625-A334-B1205FB42E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46F25-E0B0-41BE-A596-2FBB9F8581A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5E5FFE-1691-450F-BDAF-122E2FF0D325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894DD89-4F38-4479-BEAE-19D39A0444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471081-020F-4E8E-8C63-23F13EBA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71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SA-06.04.02-006_V7.0_</vt:lpstr>
      <vt:lpstr>Prilog 2 Standarda SA-06.04.02-006_V7.0_</vt:lpstr>
    </vt:vector>
  </TitlesOfParts>
  <Company>NIS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SA-06.04.02-006_V7.0_</dc:title>
  <dc:creator>Dragana.Mijalkovic</dc:creator>
  <cp:keywords>Klasifikacija: Без ограничења/Unrestricted</cp:keywords>
  <cp:lastModifiedBy>Mila Vukobrat</cp:lastModifiedBy>
  <cp:revision>34</cp:revision>
  <cp:lastPrinted>2025-03-12T13:19:00Z</cp:lastPrinted>
  <dcterms:created xsi:type="dcterms:W3CDTF">2019-07-04T14:06:00Z</dcterms:created>
  <dcterms:modified xsi:type="dcterms:W3CDTF">2025-03-12T13:19:00Z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01d0f680-145d-4133-8ba7-e47282ceca11</vt:lpwstr>
  </property>
  <property fmtid="{D5CDD505-2E9C-101B-9397-08002B2CF9AE}" pid="3" name="NISKlasifikacija">
    <vt:lpwstr>Без ограничења/Unrestricted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30210611123247077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e32b3fd8-64fe-47a1-9e8d-074458a74c78</vt:lpwstr>
  </property>
  <property fmtid="{D5CDD505-2E9C-101B-9397-08002B2CF9AE}" pid="9" name="Klasifikacija">
    <vt:lpwstr>Bez-ogranicenja-Unrestricted</vt:lpwstr>
  </property>
</Properties>
</file>